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90412" w14:textId="56EE11C3" w:rsidR="00E53611" w:rsidRDefault="00E53611" w:rsidP="00E53611"/>
    <w:p w14:paraId="1F942D1A" w14:textId="77777777" w:rsidR="00E53611" w:rsidRPr="004974CB" w:rsidRDefault="001958DD" w:rsidP="00E5361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 w14:anchorId="6A296C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-29.7pt;margin-top:-13.8pt;width:46.5pt;height:1in;z-index:-251653120;visibility:visible;mso-wrap-edited:f">
            <v:imagedata r:id="rId5" o:title=""/>
          </v:shape>
          <o:OLEObject Type="Embed" ProgID="Word.Picture.8" ShapeID="_x0000_s1034" DrawAspect="Content" ObjectID="_1648890838" r:id="rId6"/>
        </w:object>
      </w:r>
      <w:r w:rsidR="00E53611" w:rsidRPr="004974CB">
        <w:rPr>
          <w:rFonts w:ascii="Nadianne" w:hAnsi="Nadianne"/>
          <w:sz w:val="80"/>
          <w:szCs w:val="80"/>
        </w:rPr>
        <w:t>Thomas Russell Junior School</w:t>
      </w:r>
    </w:p>
    <w:p w14:paraId="1293058E" w14:textId="77777777" w:rsidR="00E53611" w:rsidRDefault="00E53611" w:rsidP="00E53611"/>
    <w:p w14:paraId="2D48DA86" w14:textId="77777777" w:rsidR="00E53611" w:rsidRDefault="00E53611" w:rsidP="00E5361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E53611" w:rsidRPr="002A17D3" w14:paraId="55AA6A55" w14:textId="77777777" w:rsidTr="00E31A4D">
        <w:trPr>
          <w:trHeight w:val="535"/>
        </w:trPr>
        <w:tc>
          <w:tcPr>
            <w:tcW w:w="9923" w:type="dxa"/>
            <w:gridSpan w:val="2"/>
            <w:vAlign w:val="center"/>
          </w:tcPr>
          <w:p w14:paraId="5EF41A86" w14:textId="380C3AEC" w:rsidR="00E53611" w:rsidRPr="00D24A65" w:rsidRDefault="00D24A65" w:rsidP="00E31A4D">
            <w:pPr>
              <w:rPr>
                <w:rFonts w:ascii="Comic Sans MS" w:hAnsi="Comic Sans MS"/>
                <w:sz w:val="24"/>
                <w:szCs w:val="24"/>
              </w:rPr>
            </w:pPr>
            <w:r w:rsidRPr="00D24A65">
              <w:rPr>
                <w:rFonts w:ascii="Comic Sans MS" w:hAnsi="Comic Sans MS"/>
                <w:sz w:val="24"/>
                <w:szCs w:val="24"/>
              </w:rPr>
              <w:t>Wednesday 22</w:t>
            </w:r>
            <w:r w:rsidRPr="00D24A65">
              <w:rPr>
                <w:rFonts w:ascii="Comic Sans MS" w:hAnsi="Comic Sans MS"/>
                <w:sz w:val="24"/>
                <w:szCs w:val="24"/>
                <w:vertAlign w:val="superscript"/>
              </w:rPr>
              <w:t>nd</w:t>
            </w:r>
            <w:r w:rsidRPr="00D24A65">
              <w:rPr>
                <w:rFonts w:ascii="Comic Sans MS" w:hAnsi="Comic Sans MS"/>
                <w:sz w:val="24"/>
                <w:szCs w:val="24"/>
              </w:rPr>
              <w:t xml:space="preserve"> April 2020</w:t>
            </w:r>
            <w:r w:rsidR="009407D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F3EB4"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r w:rsidR="009407D9" w:rsidRPr="00AF3EB4">
              <w:rPr>
                <w:rFonts w:ascii="Comic Sans MS" w:hAnsi="Comic Sans MS"/>
                <w:b/>
                <w:sz w:val="24"/>
              </w:rPr>
              <w:t>#Born Ready!</w:t>
            </w:r>
          </w:p>
        </w:tc>
      </w:tr>
      <w:tr w:rsidR="00E53611" w:rsidRPr="002A17D3" w14:paraId="36B618C0" w14:textId="77777777" w:rsidTr="00E31A4D">
        <w:trPr>
          <w:trHeight w:val="1265"/>
        </w:trPr>
        <w:tc>
          <w:tcPr>
            <w:tcW w:w="2268" w:type="dxa"/>
          </w:tcPr>
          <w:p w14:paraId="05BE2F0D" w14:textId="77777777" w:rsidR="00E53611" w:rsidRPr="002A17D3" w:rsidRDefault="00E53611" w:rsidP="00E31A4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14:paraId="6C1FB5F9" w14:textId="77777777" w:rsidR="00E53611" w:rsidRPr="00D24A65" w:rsidRDefault="00E53611" w:rsidP="00E31A4D">
            <w:pPr>
              <w:rPr>
                <w:rFonts w:ascii="Comic Sans MS" w:hAnsi="Comic Sans MS"/>
                <w:sz w:val="24"/>
                <w:szCs w:val="24"/>
              </w:rPr>
            </w:pPr>
            <w:r w:rsidRPr="00D24A65">
              <w:rPr>
                <w:rFonts w:ascii="Comic Sans MS" w:hAnsi="Comic Sans MS"/>
                <w:sz w:val="24"/>
                <w:szCs w:val="24"/>
              </w:rPr>
              <w:t xml:space="preserve">‘PE with Joe’ </w:t>
            </w:r>
          </w:p>
          <w:p w14:paraId="179510C3" w14:textId="77777777" w:rsidR="00E53611" w:rsidRPr="00D24A65" w:rsidRDefault="00E53611" w:rsidP="00E31A4D">
            <w:pPr>
              <w:rPr>
                <w:rFonts w:ascii="Comic Sans MS" w:hAnsi="Comic Sans MS"/>
                <w:sz w:val="24"/>
                <w:szCs w:val="24"/>
              </w:rPr>
            </w:pPr>
            <w:r w:rsidRPr="00D24A65">
              <w:rPr>
                <w:rFonts w:ascii="Comic Sans MS" w:hAnsi="Comic Sans MS"/>
                <w:sz w:val="24"/>
                <w:szCs w:val="24"/>
              </w:rPr>
              <w:t xml:space="preserve">Start the day with some action! </w:t>
            </w:r>
          </w:p>
          <w:p w14:paraId="4CB0D3B1" w14:textId="77777777" w:rsidR="00E53611" w:rsidRPr="00D24A65" w:rsidRDefault="00E53611" w:rsidP="00E31A4D">
            <w:pPr>
              <w:rPr>
                <w:rFonts w:ascii="Comic Sans MS" w:hAnsi="Comic Sans MS"/>
                <w:sz w:val="24"/>
                <w:szCs w:val="24"/>
              </w:rPr>
            </w:pPr>
            <w:r w:rsidRPr="00D24A65">
              <w:rPr>
                <w:rFonts w:ascii="Comic Sans MS" w:hAnsi="Comic Sans MS"/>
                <w:sz w:val="24"/>
                <w:szCs w:val="24"/>
              </w:rPr>
              <w:t xml:space="preserve">A 30 minute workout with Joe Wicks on YouTube. </w:t>
            </w:r>
          </w:p>
        </w:tc>
      </w:tr>
      <w:tr w:rsidR="00E53611" w:rsidRPr="002A17D3" w14:paraId="37091EF5" w14:textId="77777777" w:rsidTr="00E31A4D">
        <w:trPr>
          <w:trHeight w:val="990"/>
        </w:trPr>
        <w:tc>
          <w:tcPr>
            <w:tcW w:w="2268" w:type="dxa"/>
          </w:tcPr>
          <w:p w14:paraId="02E0435D" w14:textId="77777777" w:rsidR="00E53611" w:rsidRPr="002A17D3" w:rsidRDefault="00E53611" w:rsidP="00E31A4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11am</w:t>
            </w:r>
          </w:p>
        </w:tc>
        <w:tc>
          <w:tcPr>
            <w:tcW w:w="7655" w:type="dxa"/>
          </w:tcPr>
          <w:p w14:paraId="078F9DE5" w14:textId="7A731C36" w:rsidR="00E53611" w:rsidRDefault="001958DD" w:rsidP="00E31A4D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ENGLISH - </w:t>
            </w:r>
            <w:r w:rsidR="00AE020D">
              <w:rPr>
                <w:rFonts w:ascii="Comic Sans MS" w:hAnsi="Comic Sans MS"/>
                <w:color w:val="000000" w:themeColor="text1"/>
                <w:sz w:val="24"/>
              </w:rPr>
              <w:t>Activity 1:</w:t>
            </w:r>
          </w:p>
          <w:p w14:paraId="553D2E08" w14:textId="77777777" w:rsidR="00AE020D" w:rsidRDefault="00AE020D" w:rsidP="00E31A4D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>Guided Reading.  Read chapter 1 of either War Horse or Kensuke’s Kingdom and discuss some of the questions in the planning.</w:t>
            </w:r>
          </w:p>
          <w:p w14:paraId="705B3BED" w14:textId="77777777" w:rsidR="00AE020D" w:rsidRDefault="00AE020D" w:rsidP="00E31A4D">
            <w:pPr>
              <w:rPr>
                <w:rFonts w:ascii="Comic Sans MS" w:hAnsi="Comic Sans MS"/>
                <w:color w:val="000000" w:themeColor="text1"/>
                <w:sz w:val="24"/>
              </w:rPr>
            </w:pPr>
          </w:p>
          <w:p w14:paraId="37D35FA7" w14:textId="77777777" w:rsidR="00AE020D" w:rsidRDefault="00AE020D" w:rsidP="00E31A4D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>Activity 2:</w:t>
            </w:r>
          </w:p>
          <w:p w14:paraId="7084F071" w14:textId="6C150F8F" w:rsidR="00AE020D" w:rsidRPr="00AE020D" w:rsidRDefault="00AE020D" w:rsidP="00AE020D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Read through the lesson based on </w:t>
            </w:r>
            <w:proofErr w:type="spellStart"/>
            <w:r>
              <w:rPr>
                <w:rFonts w:ascii="Comic Sans MS" w:hAnsi="Comic Sans MS"/>
                <w:color w:val="000000" w:themeColor="text1"/>
                <w:sz w:val="24"/>
              </w:rPr>
              <w:t>Buckbeak</w:t>
            </w:r>
            <w:proofErr w:type="spellEnd"/>
            <w:r>
              <w:rPr>
                <w:rFonts w:ascii="Comic Sans MS" w:hAnsi="Comic Sans MS"/>
                <w:color w:val="000000" w:themeColor="text1"/>
                <w:sz w:val="24"/>
              </w:rPr>
              <w:t xml:space="preserve"> – the magical creature</w:t>
            </w:r>
            <w:r w:rsidR="00190E78">
              <w:rPr>
                <w:rFonts w:ascii="Comic Sans MS" w:hAnsi="Comic Sans MS"/>
                <w:color w:val="000000" w:themeColor="text1"/>
                <w:sz w:val="24"/>
              </w:rPr>
              <w:t xml:space="preserve"> from Harry Potter</w:t>
            </w:r>
            <w:r>
              <w:rPr>
                <w:rFonts w:ascii="Comic Sans MS" w:hAnsi="Comic Sans MS"/>
                <w:color w:val="000000" w:themeColor="text1"/>
                <w:sz w:val="24"/>
              </w:rPr>
              <w:t>.  Answer the comprehension questions and then have a go at one of the writing</w:t>
            </w:r>
            <w:r w:rsidR="00190E78">
              <w:rPr>
                <w:rFonts w:ascii="Comic Sans MS" w:hAnsi="Comic Sans MS"/>
                <w:color w:val="000000" w:themeColor="text1"/>
                <w:sz w:val="24"/>
              </w:rPr>
              <w:t xml:space="preserve"> tasks, including</w:t>
            </w: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 a persuasive speech to free </w:t>
            </w:r>
            <w:proofErr w:type="spellStart"/>
            <w:r>
              <w:rPr>
                <w:rFonts w:ascii="Comic Sans MS" w:hAnsi="Comic Sans MS"/>
                <w:color w:val="000000" w:themeColor="text1"/>
                <w:sz w:val="24"/>
              </w:rPr>
              <w:t>Buckbeak</w:t>
            </w:r>
            <w:proofErr w:type="spellEnd"/>
            <w:r>
              <w:rPr>
                <w:rFonts w:ascii="Comic Sans MS" w:hAnsi="Comic Sans MS"/>
                <w:color w:val="000000" w:themeColor="text1"/>
                <w:sz w:val="24"/>
              </w:rPr>
              <w:t xml:space="preserve"> or an advert to state why he would be a good pet.</w:t>
            </w:r>
          </w:p>
        </w:tc>
      </w:tr>
      <w:tr w:rsidR="00E53611" w:rsidRPr="002A17D3" w14:paraId="09985B7F" w14:textId="77777777" w:rsidTr="00E31A4D">
        <w:trPr>
          <w:trHeight w:val="980"/>
        </w:trPr>
        <w:tc>
          <w:tcPr>
            <w:tcW w:w="2268" w:type="dxa"/>
          </w:tcPr>
          <w:p w14:paraId="73F569CD" w14:textId="77777777" w:rsidR="00E53611" w:rsidRPr="002A17D3" w:rsidRDefault="00E53611" w:rsidP="00E31A4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14:paraId="03E60755" w14:textId="384D6BCA" w:rsidR="00CE4DDF" w:rsidRDefault="001958DD" w:rsidP="00CE4DDF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MATHS - </w:t>
            </w:r>
            <w:bookmarkStart w:id="0" w:name="_GoBack"/>
            <w:bookmarkEnd w:id="0"/>
            <w:r w:rsidR="00CE4DDF">
              <w:rPr>
                <w:rFonts w:ascii="Comic Sans MS" w:hAnsi="Comic Sans MS"/>
                <w:sz w:val="24"/>
              </w:rPr>
              <w:t>Understanding Decimals</w:t>
            </w:r>
          </w:p>
          <w:p w14:paraId="2AB3E986" w14:textId="72DA7757" w:rsidR="00CE4DDF" w:rsidRDefault="00CE4DDF" w:rsidP="00CE4DDF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The overview is on first page; then pages 2-4 contain ‘Learning Reminders’ which will remind you of how to answer these type of questions. </w:t>
            </w:r>
          </w:p>
          <w:p w14:paraId="28E8E4A5" w14:textId="523F751C" w:rsidR="00E53611" w:rsidRPr="0059784C" w:rsidRDefault="00CE4DDF" w:rsidP="00DB190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</w:rPr>
              <w:t xml:space="preserve">P.5 are </w:t>
            </w:r>
            <w:r w:rsidR="00DB190B">
              <w:rPr>
                <w:rFonts w:ascii="Comic Sans MS" w:hAnsi="Comic Sans MS"/>
                <w:sz w:val="24"/>
              </w:rPr>
              <w:t xml:space="preserve">general practise questions – have a go and then check your answers on p.6. ‘Deduce the decimal’ is the </w:t>
            </w:r>
            <w:r>
              <w:rPr>
                <w:rFonts w:ascii="Comic Sans MS" w:hAnsi="Comic Sans MS"/>
                <w:sz w:val="24"/>
              </w:rPr>
              <w:t xml:space="preserve">‘A bit stuck’ section </w:t>
            </w:r>
            <w:r w:rsidR="00DB190B">
              <w:rPr>
                <w:rFonts w:ascii="Comic Sans MS" w:hAnsi="Comic Sans MS"/>
                <w:sz w:val="24"/>
              </w:rPr>
              <w:t xml:space="preserve">on p.7 – but would be a great game to play with your adult or sibling. No need to print the chart on p.9 out – you could copy this onto paper. </w:t>
            </w:r>
            <w:r>
              <w:rPr>
                <w:rFonts w:ascii="Comic Sans MS" w:hAnsi="Comic Sans MS"/>
                <w:sz w:val="24"/>
              </w:rPr>
              <w:t xml:space="preserve">‘Check your understanding’ </w:t>
            </w:r>
            <w:r w:rsidR="00DB190B">
              <w:rPr>
                <w:rFonts w:ascii="Comic Sans MS" w:hAnsi="Comic Sans MS"/>
                <w:sz w:val="24"/>
              </w:rPr>
              <w:t>on p.10 has just a couple of questions – again,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="00DB190B">
              <w:rPr>
                <w:rFonts w:ascii="Comic Sans MS" w:hAnsi="Comic Sans MS"/>
                <w:sz w:val="24"/>
              </w:rPr>
              <w:t>t</w:t>
            </w:r>
            <w:r>
              <w:rPr>
                <w:rFonts w:ascii="Comic Sans MS" w:hAnsi="Comic Sans MS"/>
                <w:sz w:val="24"/>
              </w:rPr>
              <w:t>he answers are at the bottom of the same page</w:t>
            </w:r>
            <w:r w:rsidR="00DB190B">
              <w:rPr>
                <w:rFonts w:ascii="Comic Sans MS" w:hAnsi="Comic Sans MS"/>
                <w:sz w:val="24"/>
              </w:rPr>
              <w:t xml:space="preserve"> – no peeking! </w:t>
            </w:r>
          </w:p>
        </w:tc>
      </w:tr>
      <w:tr w:rsidR="0059784C" w:rsidRPr="002A17D3" w14:paraId="64302140" w14:textId="77777777" w:rsidTr="00E31A4D">
        <w:trPr>
          <w:trHeight w:val="835"/>
        </w:trPr>
        <w:tc>
          <w:tcPr>
            <w:tcW w:w="2268" w:type="dxa"/>
          </w:tcPr>
          <w:p w14:paraId="34FACA8A" w14:textId="77777777" w:rsidR="0059784C" w:rsidRPr="002A17D3" w:rsidRDefault="0059784C" w:rsidP="0059784C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14:paraId="3304D2A7" w14:textId="6A72F7D0" w:rsidR="00A82F74" w:rsidRPr="003C3644" w:rsidRDefault="0059784C" w:rsidP="00D762BA">
            <w:pPr>
              <w:rPr>
                <w:rStyle w:val="A0"/>
                <w:rFonts w:ascii="Comic Sans MS" w:hAnsi="Comic Sans MS"/>
                <w:sz w:val="24"/>
                <w:szCs w:val="24"/>
              </w:rPr>
            </w:pPr>
            <w:r w:rsidRPr="003C3644">
              <w:rPr>
                <w:rStyle w:val="A0"/>
                <w:rFonts w:ascii="Comic Sans MS" w:hAnsi="Comic Sans MS"/>
                <w:sz w:val="24"/>
                <w:szCs w:val="24"/>
              </w:rPr>
              <w:t>If the shops were open today, and you could ONLY go to one of them, which ONE would you choose to go to and why? What would you buy</w:t>
            </w:r>
            <w:r w:rsidR="001832B5" w:rsidRPr="003C3644">
              <w:rPr>
                <w:rStyle w:val="A0"/>
                <w:rFonts w:ascii="Comic Sans MS" w:hAnsi="Comic Sans MS"/>
                <w:sz w:val="24"/>
                <w:szCs w:val="24"/>
              </w:rPr>
              <w:t xml:space="preserve"> and who would it be for</w:t>
            </w:r>
            <w:r w:rsidRPr="003C3644">
              <w:rPr>
                <w:rStyle w:val="A0"/>
                <w:rFonts w:ascii="Comic Sans MS" w:hAnsi="Comic Sans MS"/>
                <w:sz w:val="24"/>
                <w:szCs w:val="24"/>
              </w:rPr>
              <w:t>?</w:t>
            </w:r>
            <w:r w:rsidR="00D762BA" w:rsidRPr="003C3644">
              <w:rPr>
                <w:rStyle w:val="A0"/>
                <w:rFonts w:ascii="Comic Sans MS" w:hAnsi="Comic Sans MS"/>
                <w:sz w:val="24"/>
                <w:szCs w:val="24"/>
              </w:rPr>
              <w:t xml:space="preserve"> </w:t>
            </w:r>
            <w:r w:rsidR="00A82F74" w:rsidRPr="003C3644">
              <w:rPr>
                <w:rStyle w:val="A0"/>
                <w:rFonts w:ascii="Comic Sans MS" w:hAnsi="Comic Sans MS"/>
                <w:sz w:val="24"/>
                <w:szCs w:val="24"/>
              </w:rPr>
              <w:t xml:space="preserve">Which shops would members of your family go to and why? </w:t>
            </w:r>
          </w:p>
          <w:p w14:paraId="1438DAD7" w14:textId="42EA567D" w:rsidR="0059784C" w:rsidRPr="003C3644" w:rsidRDefault="00A82F74" w:rsidP="00D762BA">
            <w:pPr>
              <w:rPr>
                <w:rFonts w:ascii="Comic Sans MS" w:hAnsi="Comic Sans MS" w:cs="Twinkl"/>
                <w:color w:val="000000"/>
                <w:sz w:val="24"/>
                <w:szCs w:val="24"/>
              </w:rPr>
            </w:pPr>
            <w:r w:rsidRPr="003C3644">
              <w:rPr>
                <w:rStyle w:val="A0"/>
                <w:rFonts w:ascii="Comic Sans MS" w:hAnsi="Comic Sans MS"/>
                <w:sz w:val="24"/>
                <w:szCs w:val="24"/>
              </w:rPr>
              <w:t xml:space="preserve"> </w:t>
            </w:r>
            <w:r w:rsidR="0059784C" w:rsidRPr="003C3644">
              <w:rPr>
                <w:rStyle w:val="A0"/>
                <w:rFonts w:ascii="Comic Sans MS" w:hAnsi="Comic Sans MS"/>
                <w:sz w:val="24"/>
                <w:szCs w:val="24"/>
              </w:rPr>
              <w:t xml:space="preserve">  </w:t>
            </w:r>
          </w:p>
        </w:tc>
      </w:tr>
      <w:tr w:rsidR="0059784C" w:rsidRPr="002A17D3" w14:paraId="61A49172" w14:textId="77777777" w:rsidTr="00E31A4D">
        <w:trPr>
          <w:trHeight w:val="848"/>
        </w:trPr>
        <w:tc>
          <w:tcPr>
            <w:tcW w:w="2268" w:type="dxa"/>
          </w:tcPr>
          <w:p w14:paraId="25788877" w14:textId="77777777" w:rsidR="0059784C" w:rsidRPr="002A17D3" w:rsidRDefault="0059784C" w:rsidP="0059784C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14:paraId="17579E71" w14:textId="77777777" w:rsidR="003C3644" w:rsidRPr="00F72585" w:rsidRDefault="003C3644" w:rsidP="003C3644">
            <w:pPr>
              <w:pStyle w:val="Default"/>
              <w:rPr>
                <w:rFonts w:ascii="Comic Sans MS" w:hAnsi="Comic Sans MS"/>
                <w:u w:val="single"/>
              </w:rPr>
            </w:pPr>
            <w:r w:rsidRPr="00F72585">
              <w:rPr>
                <w:rFonts w:ascii="Comic Sans MS" w:hAnsi="Comic Sans MS"/>
                <w:u w:val="single"/>
              </w:rPr>
              <w:t>Physical Education/ Healthy Living/ Science/ Art and Design.</w:t>
            </w:r>
          </w:p>
          <w:p w14:paraId="41A3E63B" w14:textId="77777777" w:rsidR="003C3644" w:rsidRPr="00F72585" w:rsidRDefault="003C3644" w:rsidP="003C3644">
            <w:pPr>
              <w:pStyle w:val="Default"/>
              <w:rPr>
                <w:rFonts w:ascii="Comic Sans MS" w:hAnsi="Comic Sans MS"/>
              </w:rPr>
            </w:pPr>
          </w:p>
          <w:p w14:paraId="02E03C20" w14:textId="08239A99" w:rsidR="003C3644" w:rsidRPr="00F72585" w:rsidRDefault="003C3644" w:rsidP="003C3644">
            <w:pPr>
              <w:pStyle w:val="Default"/>
              <w:rPr>
                <w:rFonts w:ascii="Comic Sans MS" w:hAnsi="Comic Sans MS"/>
              </w:rPr>
            </w:pPr>
            <w:r w:rsidRPr="00F72585">
              <w:rPr>
                <w:rFonts w:ascii="Comic Sans MS" w:hAnsi="Comic Sans MS"/>
              </w:rPr>
              <w:t xml:space="preserve">Make a poster about why it is important to have a balanced diet and why you should exercise regularly. </w:t>
            </w:r>
          </w:p>
          <w:p w14:paraId="58EE8ABD" w14:textId="77777777" w:rsidR="00F72585" w:rsidRPr="00F72585" w:rsidRDefault="00F72585" w:rsidP="003C3644">
            <w:pPr>
              <w:pStyle w:val="Default"/>
              <w:rPr>
                <w:rFonts w:ascii="Comic Sans MS" w:hAnsi="Comic Sans MS"/>
              </w:rPr>
            </w:pPr>
          </w:p>
          <w:p w14:paraId="19D824DC" w14:textId="552EF753" w:rsidR="003C3644" w:rsidRPr="00F72585" w:rsidRDefault="001958DD" w:rsidP="003C3644">
            <w:pPr>
              <w:pStyle w:val="Default"/>
              <w:rPr>
                <w:rFonts w:ascii="Comic Sans MS" w:hAnsi="Comic Sans MS"/>
              </w:rPr>
            </w:pPr>
            <w:hyperlink r:id="rId7" w:history="1">
              <w:r w:rsidR="003C3644" w:rsidRPr="00F72585">
                <w:rPr>
                  <w:rStyle w:val="Hyperlink"/>
                  <w:rFonts w:ascii="Comic Sans MS" w:hAnsi="Comic Sans MS"/>
                </w:rPr>
                <w:t>https://www.bbc.co.uk/bitesize/topics/zrffr82/articles/zppvv4j</w:t>
              </w:r>
            </w:hyperlink>
          </w:p>
          <w:p w14:paraId="05D312C8" w14:textId="285D019F" w:rsidR="003C3644" w:rsidRPr="00F72585" w:rsidRDefault="003C3644" w:rsidP="003C3644">
            <w:pPr>
              <w:pStyle w:val="Default"/>
              <w:rPr>
                <w:rFonts w:ascii="Comic Sans MS" w:hAnsi="Comic Sans MS"/>
              </w:rPr>
            </w:pPr>
          </w:p>
          <w:p w14:paraId="131401D6" w14:textId="524D667A" w:rsidR="00F72585" w:rsidRPr="00F72585" w:rsidRDefault="001958DD" w:rsidP="003C3644">
            <w:pPr>
              <w:pStyle w:val="Default"/>
              <w:rPr>
                <w:rFonts w:ascii="Comic Sans MS" w:hAnsi="Comic Sans MS"/>
              </w:rPr>
            </w:pPr>
            <w:hyperlink r:id="rId8" w:history="1">
              <w:r w:rsidR="00F72585" w:rsidRPr="00F72585">
                <w:rPr>
                  <w:rStyle w:val="Hyperlink"/>
                  <w:rFonts w:ascii="Comic Sans MS" w:hAnsi="Comic Sans MS"/>
                </w:rPr>
                <w:t>https://www.bbc.co.uk/bitesize/clips/zgqw2hv</w:t>
              </w:r>
            </w:hyperlink>
            <w:r w:rsidR="00F72585" w:rsidRPr="00F72585">
              <w:rPr>
                <w:rFonts w:ascii="Comic Sans MS" w:hAnsi="Comic Sans MS"/>
              </w:rPr>
              <w:t xml:space="preserve"> </w:t>
            </w:r>
          </w:p>
          <w:p w14:paraId="7E612CC9" w14:textId="71000C62" w:rsidR="00F72585" w:rsidRPr="00F72585" w:rsidRDefault="00F72585" w:rsidP="003C3644">
            <w:pPr>
              <w:pStyle w:val="Default"/>
              <w:rPr>
                <w:rFonts w:ascii="Comic Sans MS" w:hAnsi="Comic Sans MS"/>
              </w:rPr>
            </w:pPr>
          </w:p>
          <w:p w14:paraId="1C180C82" w14:textId="7319B41D" w:rsidR="0059784C" w:rsidRPr="00F72585" w:rsidRDefault="00F72585" w:rsidP="00AF3EB4">
            <w:pPr>
              <w:pStyle w:val="Default"/>
              <w:rPr>
                <w:rFonts w:ascii="Comic Sans MS" w:hAnsi="Comic Sans MS"/>
              </w:rPr>
            </w:pPr>
            <w:r w:rsidRPr="00F72585">
              <w:rPr>
                <w:rFonts w:ascii="Comic Sans MS" w:hAnsi="Comic Sans MS"/>
              </w:rPr>
              <w:lastRenderedPageBreak/>
              <w:t xml:space="preserve">These links might help you. Have fun! </w:t>
            </w:r>
          </w:p>
        </w:tc>
      </w:tr>
      <w:tr w:rsidR="0059784C" w:rsidRPr="002A17D3" w14:paraId="35F0C35E" w14:textId="77777777" w:rsidTr="00E31A4D">
        <w:trPr>
          <w:trHeight w:val="833"/>
        </w:trPr>
        <w:tc>
          <w:tcPr>
            <w:tcW w:w="2268" w:type="dxa"/>
          </w:tcPr>
          <w:p w14:paraId="016CA16D" w14:textId="77777777" w:rsidR="0059784C" w:rsidRPr="002A17D3" w:rsidRDefault="0059784C" w:rsidP="0059784C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14:paraId="444DB165" w14:textId="37564093" w:rsidR="0059784C" w:rsidRPr="00556E36" w:rsidRDefault="00556E36" w:rsidP="0059784C">
            <w:pPr>
              <w:rPr>
                <w:rFonts w:ascii="Comic Sans MS" w:hAnsi="Comic Sans MS"/>
                <w:sz w:val="24"/>
                <w:szCs w:val="24"/>
              </w:rPr>
            </w:pPr>
            <w:r w:rsidRPr="00556E36">
              <w:rPr>
                <w:rFonts w:ascii="Comic Sans MS" w:hAnsi="Comic Sans MS"/>
                <w:sz w:val="24"/>
                <w:szCs w:val="24"/>
              </w:rPr>
              <w:t>PE</w:t>
            </w:r>
            <w:r>
              <w:rPr>
                <w:rFonts w:ascii="Comic Sans MS" w:hAnsi="Comic Sans MS"/>
                <w:sz w:val="24"/>
                <w:szCs w:val="24"/>
              </w:rPr>
              <w:t>: Athletics</w:t>
            </w:r>
          </w:p>
          <w:p w14:paraId="490C47FC" w14:textId="77777777" w:rsidR="00556E36" w:rsidRDefault="00556E36" w:rsidP="0059784C">
            <w:pPr>
              <w:rPr>
                <w:rFonts w:ascii="Comic Sans MS" w:hAnsi="Comic Sans MS"/>
                <w:color w:val="444444"/>
                <w:sz w:val="24"/>
                <w:szCs w:val="24"/>
                <w:shd w:val="clear" w:color="auto" w:fill="FFFFFF"/>
              </w:rPr>
            </w:pPr>
            <w:r w:rsidRPr="00556E36">
              <w:rPr>
                <w:rFonts w:ascii="Comic Sans MS" w:hAnsi="Comic Sans MS"/>
                <w:color w:val="444444"/>
                <w:sz w:val="24"/>
                <w:szCs w:val="24"/>
                <w:shd w:val="clear" w:color="auto" w:fill="FFFFFF"/>
              </w:rPr>
              <w:t>Set up a relay race. Running a relay race is great exercise, but working to set up a relay race is also a good way to teach teamwork and sportsmanship.</w:t>
            </w:r>
          </w:p>
          <w:p w14:paraId="3F79925D" w14:textId="58C770B3" w:rsidR="00250448" w:rsidRPr="00F72585" w:rsidRDefault="00250448" w:rsidP="0059784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7083BA52" w14:textId="77777777" w:rsidR="00E53611" w:rsidRDefault="00E53611" w:rsidP="00E53611"/>
    <w:p w14:paraId="062C3CE9" w14:textId="3C1FB1E0" w:rsidR="00E53611" w:rsidRDefault="00E53611" w:rsidP="00E53611"/>
    <w:p w14:paraId="26F7A33C" w14:textId="053E0BDE" w:rsidR="00AF3EB4" w:rsidRDefault="00AF3EB4" w:rsidP="00E53611"/>
    <w:p w14:paraId="3859F9AC" w14:textId="6ECC13E6" w:rsidR="00AF3EB4" w:rsidRDefault="00AF3EB4" w:rsidP="00E53611"/>
    <w:p w14:paraId="26244549" w14:textId="5882B631" w:rsidR="00AF3EB4" w:rsidRDefault="00AF3EB4" w:rsidP="00E53611"/>
    <w:p w14:paraId="29946A3E" w14:textId="3DBC8A57" w:rsidR="00AF3EB4" w:rsidRDefault="00AF3EB4" w:rsidP="00E53611"/>
    <w:p w14:paraId="0513FFD4" w14:textId="6B4A21C8" w:rsidR="00AF3EB4" w:rsidRDefault="00AF3EB4" w:rsidP="00E53611"/>
    <w:p w14:paraId="15FEF796" w14:textId="716CE7C4" w:rsidR="00AF3EB4" w:rsidRDefault="00AF3EB4" w:rsidP="00E53611"/>
    <w:p w14:paraId="7A0445D5" w14:textId="10F7F17F" w:rsidR="00AF3EB4" w:rsidRDefault="00AF3EB4" w:rsidP="00E53611"/>
    <w:p w14:paraId="12F84505" w14:textId="597C86EA" w:rsidR="00AF3EB4" w:rsidRDefault="00AF3EB4" w:rsidP="00E53611"/>
    <w:p w14:paraId="19509E65" w14:textId="44D944EF" w:rsidR="00AF3EB4" w:rsidRDefault="00AF3EB4" w:rsidP="00E53611"/>
    <w:p w14:paraId="5E366029" w14:textId="6713EED7" w:rsidR="00AF3EB4" w:rsidRDefault="00AF3EB4" w:rsidP="00E53611"/>
    <w:p w14:paraId="02BEA82B" w14:textId="674628F9" w:rsidR="00AF3EB4" w:rsidRDefault="00AF3EB4" w:rsidP="00E53611"/>
    <w:p w14:paraId="099ED0DF" w14:textId="2CBFC185" w:rsidR="00AF3EB4" w:rsidRDefault="00AF3EB4" w:rsidP="00E53611"/>
    <w:p w14:paraId="536FE23B" w14:textId="0646E640" w:rsidR="00AF3EB4" w:rsidRDefault="00AF3EB4" w:rsidP="00E53611"/>
    <w:p w14:paraId="68FBDF8B" w14:textId="21BBBD7A" w:rsidR="00AF3EB4" w:rsidRDefault="00AF3EB4" w:rsidP="00E53611"/>
    <w:p w14:paraId="3A60ACF7" w14:textId="29D849B0" w:rsidR="00AF3EB4" w:rsidRDefault="00AF3EB4" w:rsidP="00E53611"/>
    <w:p w14:paraId="698FA320" w14:textId="4671F9B0" w:rsidR="00AF3EB4" w:rsidRDefault="00AF3EB4" w:rsidP="00E53611"/>
    <w:p w14:paraId="1D84A078" w14:textId="040CD2AC" w:rsidR="00AF3EB4" w:rsidRDefault="00AF3EB4" w:rsidP="00E53611"/>
    <w:p w14:paraId="7AFAB100" w14:textId="7E6546C1" w:rsidR="00AF3EB4" w:rsidRDefault="00AF3EB4" w:rsidP="00E53611"/>
    <w:p w14:paraId="0E5860C3" w14:textId="6F84DC0C" w:rsidR="00AF3EB4" w:rsidRDefault="00AF3EB4" w:rsidP="00E53611"/>
    <w:p w14:paraId="56FAB5F0" w14:textId="6B22A282" w:rsidR="00AF3EB4" w:rsidRDefault="00AF3EB4" w:rsidP="00E53611"/>
    <w:p w14:paraId="187B6F4E" w14:textId="408A750C" w:rsidR="00E53611" w:rsidRDefault="00E53611" w:rsidP="00E53611"/>
    <w:p w14:paraId="42EB473E" w14:textId="77777777" w:rsidR="00E53611" w:rsidRPr="00E53611" w:rsidRDefault="00E53611" w:rsidP="00E53611"/>
    <w:sectPr w:rsidR="00E53611" w:rsidRPr="00E5361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winkl">
    <w:altName w:val="Twink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443DD"/>
    <w:multiLevelType w:val="hybridMultilevel"/>
    <w:tmpl w:val="AE3CBB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C06DB"/>
    <w:multiLevelType w:val="hybridMultilevel"/>
    <w:tmpl w:val="8536D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591E41"/>
    <w:multiLevelType w:val="hybridMultilevel"/>
    <w:tmpl w:val="B48AC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521FE"/>
    <w:rsid w:val="00064071"/>
    <w:rsid w:val="000C5DDB"/>
    <w:rsid w:val="00162B32"/>
    <w:rsid w:val="00170C71"/>
    <w:rsid w:val="001832B5"/>
    <w:rsid w:val="00190E78"/>
    <w:rsid w:val="001958DD"/>
    <w:rsid w:val="001B141A"/>
    <w:rsid w:val="001D1250"/>
    <w:rsid w:val="001F1D3E"/>
    <w:rsid w:val="00231EE7"/>
    <w:rsid w:val="00240300"/>
    <w:rsid w:val="00250448"/>
    <w:rsid w:val="002A17D3"/>
    <w:rsid w:val="002C57AF"/>
    <w:rsid w:val="002D3D19"/>
    <w:rsid w:val="00371E29"/>
    <w:rsid w:val="00394370"/>
    <w:rsid w:val="003B2D51"/>
    <w:rsid w:val="003B5E16"/>
    <w:rsid w:val="003C3644"/>
    <w:rsid w:val="0043715D"/>
    <w:rsid w:val="00450BBC"/>
    <w:rsid w:val="0049414A"/>
    <w:rsid w:val="004A1434"/>
    <w:rsid w:val="00510D7B"/>
    <w:rsid w:val="0055024D"/>
    <w:rsid w:val="00556E36"/>
    <w:rsid w:val="00562268"/>
    <w:rsid w:val="005633D4"/>
    <w:rsid w:val="0059784C"/>
    <w:rsid w:val="005D5884"/>
    <w:rsid w:val="00682715"/>
    <w:rsid w:val="006B5F65"/>
    <w:rsid w:val="006C07B3"/>
    <w:rsid w:val="006E6EDC"/>
    <w:rsid w:val="00761D31"/>
    <w:rsid w:val="007C471E"/>
    <w:rsid w:val="00836718"/>
    <w:rsid w:val="008612CD"/>
    <w:rsid w:val="0086192A"/>
    <w:rsid w:val="00861E60"/>
    <w:rsid w:val="008B2B34"/>
    <w:rsid w:val="009407D9"/>
    <w:rsid w:val="00942D23"/>
    <w:rsid w:val="00947ECD"/>
    <w:rsid w:val="009D4248"/>
    <w:rsid w:val="00A24BCA"/>
    <w:rsid w:val="00A43A80"/>
    <w:rsid w:val="00A54F1C"/>
    <w:rsid w:val="00A61E5D"/>
    <w:rsid w:val="00A734B2"/>
    <w:rsid w:val="00A82F74"/>
    <w:rsid w:val="00AE020D"/>
    <w:rsid w:val="00AE5234"/>
    <w:rsid w:val="00AF3EB4"/>
    <w:rsid w:val="00B22C12"/>
    <w:rsid w:val="00B6181D"/>
    <w:rsid w:val="00B67DCB"/>
    <w:rsid w:val="00BA45C5"/>
    <w:rsid w:val="00C13FE9"/>
    <w:rsid w:val="00C311CF"/>
    <w:rsid w:val="00C746F5"/>
    <w:rsid w:val="00CE4DDF"/>
    <w:rsid w:val="00D14D47"/>
    <w:rsid w:val="00D24A65"/>
    <w:rsid w:val="00D73703"/>
    <w:rsid w:val="00D762BA"/>
    <w:rsid w:val="00D965AF"/>
    <w:rsid w:val="00DB190B"/>
    <w:rsid w:val="00DE5DED"/>
    <w:rsid w:val="00E31A4D"/>
    <w:rsid w:val="00E53611"/>
    <w:rsid w:val="00F26DBD"/>
    <w:rsid w:val="00F72585"/>
    <w:rsid w:val="00F84817"/>
    <w:rsid w:val="00F97802"/>
    <w:rsid w:val="00FA229F"/>
    <w:rsid w:val="00FA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742B298E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3A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styleId="Emphasis">
    <w:name w:val="Emphasis"/>
    <w:basedOn w:val="DefaultParagraphFont"/>
    <w:uiPriority w:val="20"/>
    <w:qFormat/>
    <w:rsid w:val="00A24BCA"/>
    <w:rPr>
      <w:i/>
      <w:iCs/>
    </w:rPr>
  </w:style>
  <w:style w:type="paragraph" w:styleId="NoSpacing">
    <w:name w:val="No Spacing"/>
    <w:uiPriority w:val="1"/>
    <w:qFormat/>
    <w:rsid w:val="00947E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A43A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blocks-text-blockparagraph">
    <w:name w:val="blocks-text-block__paragraph"/>
    <w:basedOn w:val="Normal"/>
    <w:rsid w:val="00A54F1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73703"/>
    <w:rPr>
      <w:color w:val="605E5C"/>
      <w:shd w:val="clear" w:color="auto" w:fill="E1DFDD"/>
    </w:rPr>
  </w:style>
  <w:style w:type="character" w:customStyle="1" w:styleId="A0">
    <w:name w:val="A0"/>
    <w:uiPriority w:val="99"/>
    <w:rsid w:val="0059784C"/>
    <w:rPr>
      <w:rFonts w:cs="Twinkl"/>
      <w:color w:val="000000"/>
      <w:sz w:val="36"/>
      <w:szCs w:val="36"/>
    </w:rPr>
  </w:style>
  <w:style w:type="paragraph" w:customStyle="1" w:styleId="Default">
    <w:name w:val="Default"/>
    <w:rsid w:val="003C36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clips/zgqw2h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bc.co.uk/bitesize/topics/zrffr82/articles/zppvv4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11D644DB</Template>
  <TotalTime>1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3</cp:revision>
  <dcterms:created xsi:type="dcterms:W3CDTF">2020-04-20T11:26:00Z</dcterms:created>
  <dcterms:modified xsi:type="dcterms:W3CDTF">2020-04-20T11:27:00Z</dcterms:modified>
</cp:coreProperties>
</file>